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51C84358">
                <wp:simplePos x="0" y="0"/>
                <wp:positionH relativeFrom="column">
                  <wp:posOffset>4629150</wp:posOffset>
                </wp:positionH>
                <wp:positionV relativeFrom="paragraph">
                  <wp:posOffset>-619125</wp:posOffset>
                </wp:positionV>
                <wp:extent cx="1632572" cy="670956"/>
                <wp:effectExtent l="0" t="0" r="2540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2572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00"/>
                            <a:chOff x="9160" y="772"/>
                            <a:chExt cx="2027" cy="74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24"/>
                              <a:ext cx="2027" cy="29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0065A36A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</w:t>
                                    </w:r>
                                    <w:r w:rsidR="00DE0A02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DE0A02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E215DA">
                                      <w:rPr>
                                        <w:rStyle w:val="Style2"/>
                                        <w:sz w:val="18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4.5pt;margin-top:-48.75pt;width:128.55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00" coordorigin="9160,772" coordsize="2027,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24;width:2027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0065A36A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CONADIS-DAF-CM-202</w:t>
                              </w:r>
                              <w:r w:rsidR="00DE0A02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DE0A02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E215DA">
                                <w:rPr>
                                  <w:rStyle w:val="Style2"/>
                                  <w:sz w:val="18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DC3A8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DC3A8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Conadis</w:t>
                                </w:r>
                                <w:proofErr w:type="spellEnd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DC3A8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348D2" w14:textId="77777777" w:rsidR="00DC3A89" w:rsidRDefault="00DC3A89" w:rsidP="001007E7">
      <w:pPr>
        <w:spacing w:after="0" w:line="240" w:lineRule="auto"/>
      </w:pPr>
      <w:r>
        <w:separator/>
      </w:r>
    </w:p>
  </w:endnote>
  <w:endnote w:type="continuationSeparator" w:id="0">
    <w:p w14:paraId="314237DC" w14:textId="77777777" w:rsidR="00DC3A89" w:rsidRDefault="00DC3A8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5A4B0" w14:textId="77777777" w:rsidR="00DC3A89" w:rsidRDefault="00DC3A89" w:rsidP="001007E7">
      <w:pPr>
        <w:spacing w:after="0" w:line="240" w:lineRule="auto"/>
      </w:pPr>
      <w:r>
        <w:separator/>
      </w:r>
    </w:p>
  </w:footnote>
  <w:footnote w:type="continuationSeparator" w:id="0">
    <w:p w14:paraId="6ACE3E2F" w14:textId="77777777" w:rsidR="00DC3A89" w:rsidRDefault="00DC3A8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A30C3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1501A"/>
    <w:rsid w:val="0022186C"/>
    <w:rsid w:val="00223B8D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4615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A3405"/>
    <w:rsid w:val="006F567F"/>
    <w:rsid w:val="00725091"/>
    <w:rsid w:val="00751DD8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2188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B6DB1"/>
    <w:rsid w:val="00BC1D0C"/>
    <w:rsid w:val="00BC61BD"/>
    <w:rsid w:val="00BD1586"/>
    <w:rsid w:val="00BF451F"/>
    <w:rsid w:val="00C078CB"/>
    <w:rsid w:val="00C12C59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5114"/>
    <w:rsid w:val="00D64696"/>
    <w:rsid w:val="00D7710E"/>
    <w:rsid w:val="00D90D49"/>
    <w:rsid w:val="00D9600B"/>
    <w:rsid w:val="00DC3A89"/>
    <w:rsid w:val="00DC5D96"/>
    <w:rsid w:val="00DD4F3E"/>
    <w:rsid w:val="00DE0A02"/>
    <w:rsid w:val="00E13E55"/>
    <w:rsid w:val="00E215DA"/>
    <w:rsid w:val="00E82502"/>
    <w:rsid w:val="00EA6B34"/>
    <w:rsid w:val="00EA7406"/>
    <w:rsid w:val="00EB6BC6"/>
    <w:rsid w:val="00EE1E7B"/>
    <w:rsid w:val="00F225BF"/>
    <w:rsid w:val="00F46C80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Jessica M. Santos Patricio</cp:lastModifiedBy>
  <cp:revision>9</cp:revision>
  <cp:lastPrinted>2011-03-04T18:48:00Z</cp:lastPrinted>
  <dcterms:created xsi:type="dcterms:W3CDTF">2025-06-30T22:42:00Z</dcterms:created>
  <dcterms:modified xsi:type="dcterms:W3CDTF">2026-05-13T13:27:00Z</dcterms:modified>
</cp:coreProperties>
</file>